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E644B" w14:textId="4246D02E" w:rsidR="002A3295" w:rsidRPr="001B7DC2" w:rsidRDefault="002A3295" w:rsidP="00877701">
      <w:pPr>
        <w:pStyle w:val="Textkrper"/>
        <w:jc w:val="center"/>
        <w:rPr>
          <w:sz w:val="18"/>
          <w:szCs w:val="18"/>
        </w:rPr>
      </w:pPr>
    </w:p>
    <w:p w14:paraId="65CA69BC" w14:textId="34B161D6" w:rsidR="005151F4" w:rsidRDefault="005151F4" w:rsidP="00B27727">
      <w:pPr>
        <w:pStyle w:val="Textkrper"/>
        <w:rPr>
          <w:sz w:val="24"/>
          <w:szCs w:val="24"/>
        </w:rPr>
      </w:pPr>
    </w:p>
    <w:p w14:paraId="21473EFE" w14:textId="57DDFAFE" w:rsidR="002E514E" w:rsidRPr="00D365B2" w:rsidRDefault="009657D1" w:rsidP="00D365B2">
      <w:pPr>
        <w:pStyle w:val="Textkrper"/>
        <w:spacing w:after="180"/>
        <w:jc w:val="center"/>
        <w:outlineLvl w:val="0"/>
        <w:rPr>
          <w:b/>
          <w:sz w:val="58"/>
          <w:szCs w:val="24"/>
          <w:u w:val="single"/>
        </w:rPr>
      </w:pPr>
      <w:r>
        <w:rPr>
          <w:b/>
          <w:sz w:val="58"/>
          <w:szCs w:val="24"/>
          <w:u w:val="single"/>
        </w:rPr>
        <w:t>Spielplan</w:t>
      </w:r>
      <w:r w:rsidR="002B738F">
        <w:rPr>
          <w:b/>
          <w:sz w:val="58"/>
          <w:szCs w:val="24"/>
          <w:u w:val="single"/>
        </w:rPr>
        <w:t xml:space="preserve"> und</w:t>
      </w:r>
      <w:r>
        <w:rPr>
          <w:b/>
          <w:sz w:val="58"/>
          <w:szCs w:val="24"/>
          <w:u w:val="single"/>
        </w:rPr>
        <w:t xml:space="preserve"> Ergebnisse auf dem 3x3-Planet</w:t>
      </w:r>
      <w:r w:rsidR="00AD736F">
        <w:rPr>
          <w:b/>
          <w:sz w:val="58"/>
          <w:szCs w:val="24"/>
          <w:u w:val="single"/>
        </w:rPr>
        <w:t xml:space="preserve"> </w:t>
      </w:r>
      <w:r w:rsidR="008B109C">
        <w:rPr>
          <w:b/>
          <w:sz w:val="58"/>
          <w:szCs w:val="24"/>
          <w:u w:val="single"/>
        </w:rPr>
        <w:t>online</w:t>
      </w:r>
    </w:p>
    <w:p w14:paraId="45486D1E" w14:textId="49CD9EA6" w:rsidR="000930B7" w:rsidRDefault="000930B7" w:rsidP="002E514E">
      <w:pPr>
        <w:pStyle w:val="Textkrper"/>
        <w:rPr>
          <w:sz w:val="24"/>
          <w:szCs w:val="24"/>
        </w:rPr>
      </w:pPr>
    </w:p>
    <w:p w14:paraId="704C26F6" w14:textId="676926A5" w:rsidR="00BF08B3" w:rsidRDefault="00BF08B3" w:rsidP="002E514E">
      <w:pPr>
        <w:pStyle w:val="Textkrper"/>
        <w:rPr>
          <w:sz w:val="24"/>
          <w:szCs w:val="24"/>
        </w:rPr>
      </w:pPr>
    </w:p>
    <w:p w14:paraId="47FC6860" w14:textId="1501A374" w:rsidR="00BF08B3" w:rsidRDefault="00BF08B3" w:rsidP="002E514E">
      <w:pPr>
        <w:pStyle w:val="Textkrper"/>
        <w:rPr>
          <w:sz w:val="24"/>
          <w:szCs w:val="24"/>
        </w:rPr>
      </w:pPr>
    </w:p>
    <w:p w14:paraId="7AE85AED" w14:textId="77AB269C" w:rsidR="00BF08B3" w:rsidRDefault="00BF08B3" w:rsidP="002E514E">
      <w:pPr>
        <w:pStyle w:val="Textkrper"/>
        <w:rPr>
          <w:sz w:val="24"/>
          <w:szCs w:val="24"/>
        </w:rPr>
      </w:pPr>
    </w:p>
    <w:p w14:paraId="7BF5188B" w14:textId="77777777" w:rsidR="00BF08B3" w:rsidRDefault="00BF08B3" w:rsidP="002E514E">
      <w:pPr>
        <w:pStyle w:val="Textkrper"/>
        <w:rPr>
          <w:sz w:val="24"/>
          <w:szCs w:val="24"/>
        </w:rPr>
      </w:pPr>
    </w:p>
    <w:p w14:paraId="068EDF62" w14:textId="77777777" w:rsidR="001B46E1" w:rsidRDefault="001B46E1" w:rsidP="002E514E">
      <w:pPr>
        <w:pStyle w:val="Textkrper"/>
        <w:rPr>
          <w:sz w:val="24"/>
          <w:szCs w:val="24"/>
        </w:rPr>
      </w:pPr>
    </w:p>
    <w:p w14:paraId="08288C0F" w14:textId="6C343E41" w:rsidR="00B6644A" w:rsidRDefault="00B6644A" w:rsidP="00BF08B3">
      <w:pPr>
        <w:pStyle w:val="Textkrper"/>
        <w:jc w:val="center"/>
        <w:rPr>
          <w:sz w:val="24"/>
          <w:szCs w:val="24"/>
        </w:rPr>
      </w:pPr>
    </w:p>
    <w:p w14:paraId="1691DA9E" w14:textId="40FDF42E" w:rsidR="00B6644A" w:rsidRDefault="00B6644A" w:rsidP="002E514E">
      <w:pPr>
        <w:pStyle w:val="Textkrper"/>
        <w:rPr>
          <w:sz w:val="24"/>
          <w:szCs w:val="24"/>
        </w:rPr>
      </w:pPr>
    </w:p>
    <w:p w14:paraId="698D562F" w14:textId="70C5DE18" w:rsidR="00667366" w:rsidRPr="00957914" w:rsidRDefault="00455415" w:rsidP="00957914">
      <w:pPr>
        <w:pStyle w:val="Textkrper"/>
        <w:jc w:val="left"/>
        <w:rPr>
          <w:sz w:val="34"/>
          <w:szCs w:val="44"/>
        </w:rPr>
      </w:pPr>
      <w:r w:rsidRPr="00957914">
        <w:rPr>
          <w:sz w:val="34"/>
          <w:szCs w:val="44"/>
        </w:rPr>
        <w:t xml:space="preserve">oder: </w:t>
      </w:r>
      <w:r w:rsidR="000D4CA5" w:rsidRPr="00957914">
        <w:rPr>
          <w:sz w:val="34"/>
          <w:szCs w:val="44"/>
        </w:rPr>
        <w:t>https://play.fiba3x3.com/events</w:t>
      </w:r>
      <w:r w:rsidR="000D4CA5" w:rsidRPr="00957914">
        <w:rPr>
          <w:sz w:val="34"/>
          <w:szCs w:val="44"/>
        </w:rPr>
        <w:t xml:space="preserve"> </w:t>
      </w:r>
      <w:r w:rsidR="000D4CA5" w:rsidRPr="00957914">
        <w:rPr>
          <w:sz w:val="34"/>
          <w:szCs w:val="44"/>
        </w:rPr>
        <w:sym w:font="Wingdings" w:char="F0E0"/>
      </w:r>
      <w:r w:rsidR="000D4CA5" w:rsidRPr="00957914">
        <w:rPr>
          <w:sz w:val="34"/>
          <w:szCs w:val="44"/>
        </w:rPr>
        <w:t xml:space="preserve"> Ort eingeben </w:t>
      </w:r>
      <w:r w:rsidR="000D4CA5" w:rsidRPr="00957914">
        <w:rPr>
          <w:sz w:val="34"/>
          <w:szCs w:val="44"/>
        </w:rPr>
        <w:sym w:font="Wingdings" w:char="F0E0"/>
      </w:r>
      <w:r w:rsidR="000D4CA5" w:rsidRPr="00957914">
        <w:rPr>
          <w:sz w:val="34"/>
          <w:szCs w:val="44"/>
        </w:rPr>
        <w:t xml:space="preserve"> richtigen Ort im Dropdown-Feld auswählen und suchen.</w:t>
      </w:r>
    </w:p>
    <w:sectPr w:rsidR="00667366" w:rsidRPr="00957914" w:rsidSect="00EF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1418" w:bottom="284" w:left="1418" w:header="340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CA170" w14:textId="77777777" w:rsidR="00B33DFA" w:rsidRDefault="00B33DFA">
      <w:r>
        <w:separator/>
      </w:r>
    </w:p>
  </w:endnote>
  <w:endnote w:type="continuationSeparator" w:id="0">
    <w:p w14:paraId="61C6D46D" w14:textId="77777777" w:rsidR="00B33DFA" w:rsidRDefault="00B3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Ref">
    <w:altName w:val="Tahoma"/>
    <w:charset w:val="00"/>
    <w:family w:val="swiss"/>
    <w:pitch w:val="variable"/>
    <w:sig w:usb0="00000001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7EA4C" w14:textId="77777777" w:rsidR="00CF6B57" w:rsidRDefault="00CF6B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C0B0" w14:textId="77777777" w:rsidR="00CF6B57" w:rsidRDefault="00CF6B5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B8BE" w14:textId="77777777" w:rsidR="00CF6B57" w:rsidRDefault="00CF6B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533F8" w14:textId="77777777" w:rsidR="00B33DFA" w:rsidRDefault="00B33DFA">
      <w:r>
        <w:separator/>
      </w:r>
    </w:p>
  </w:footnote>
  <w:footnote w:type="continuationSeparator" w:id="0">
    <w:p w14:paraId="661AB71A" w14:textId="77777777" w:rsidR="00B33DFA" w:rsidRDefault="00B3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C6C4" w14:textId="73E41F0C" w:rsidR="00CF6B57" w:rsidRDefault="00957914">
    <w:pPr>
      <w:pStyle w:val="Kopfzeile"/>
    </w:pPr>
    <w:r>
      <w:rPr>
        <w:noProof/>
      </w:rPr>
      <w:pict w14:anchorId="118809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22" o:spid="_x0000_s1029" type="#_x0000_t75" style="position:absolute;margin-left:0;margin-top:0;width:540pt;height:540pt;z-index:-251657216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5F7E" w14:textId="2ACFC43D" w:rsidR="00CF6B57" w:rsidRDefault="00957914">
    <w:pPr>
      <w:pStyle w:val="Kopfzeile"/>
    </w:pPr>
    <w:r>
      <w:rPr>
        <w:noProof/>
      </w:rPr>
      <w:pict w14:anchorId="7FA818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23" o:spid="_x0000_s1030" type="#_x0000_t75" style="position:absolute;margin-left:0;margin-top:0;width:540pt;height:540pt;z-index:-251656192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C7538" w14:textId="5E2126AC" w:rsidR="00CF6B57" w:rsidRDefault="00957914">
    <w:pPr>
      <w:pStyle w:val="Kopfzeile"/>
    </w:pPr>
    <w:r>
      <w:rPr>
        <w:noProof/>
      </w:rPr>
      <w:pict w14:anchorId="38D58F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21" o:spid="_x0000_s1028" type="#_x0000_t75" style="position:absolute;margin-left:0;margin-top:0;width:540pt;height:540pt;z-index:-251658240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D691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18F5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63A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805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0408B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E2A1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47B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52C2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AE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640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EF3301"/>
    <w:multiLevelType w:val="hybridMultilevel"/>
    <w:tmpl w:val="C0866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57559"/>
    <w:multiLevelType w:val="hybridMultilevel"/>
    <w:tmpl w:val="5FA49AC4"/>
    <w:lvl w:ilvl="0" w:tplc="64904B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B312F"/>
    <w:multiLevelType w:val="hybridMultilevel"/>
    <w:tmpl w:val="428C798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05CA4"/>
    <w:multiLevelType w:val="hybridMultilevel"/>
    <w:tmpl w:val="AC34B1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E47C4"/>
    <w:multiLevelType w:val="hybridMultilevel"/>
    <w:tmpl w:val="FCC25F6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747BEB"/>
    <w:multiLevelType w:val="hybridMultilevel"/>
    <w:tmpl w:val="FCC25F62"/>
    <w:lvl w:ilvl="0" w:tplc="0407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596086901">
    <w:abstractNumId w:val="13"/>
  </w:num>
  <w:num w:numId="2" w16cid:durableId="519047395">
    <w:abstractNumId w:val="12"/>
  </w:num>
  <w:num w:numId="3" w16cid:durableId="903104665">
    <w:abstractNumId w:val="14"/>
  </w:num>
  <w:num w:numId="4" w16cid:durableId="1087771625">
    <w:abstractNumId w:val="15"/>
  </w:num>
  <w:num w:numId="5" w16cid:durableId="1480339582">
    <w:abstractNumId w:val="9"/>
  </w:num>
  <w:num w:numId="6" w16cid:durableId="1487892438">
    <w:abstractNumId w:val="7"/>
  </w:num>
  <w:num w:numId="7" w16cid:durableId="972910537">
    <w:abstractNumId w:val="6"/>
  </w:num>
  <w:num w:numId="8" w16cid:durableId="775638450">
    <w:abstractNumId w:val="5"/>
  </w:num>
  <w:num w:numId="9" w16cid:durableId="74668422">
    <w:abstractNumId w:val="4"/>
  </w:num>
  <w:num w:numId="10" w16cid:durableId="1329214550">
    <w:abstractNumId w:val="8"/>
  </w:num>
  <w:num w:numId="11" w16cid:durableId="326059787">
    <w:abstractNumId w:val="3"/>
  </w:num>
  <w:num w:numId="12" w16cid:durableId="1671060613">
    <w:abstractNumId w:val="2"/>
  </w:num>
  <w:num w:numId="13" w16cid:durableId="430786142">
    <w:abstractNumId w:val="1"/>
  </w:num>
  <w:num w:numId="14" w16cid:durableId="1469935777">
    <w:abstractNumId w:val="0"/>
  </w:num>
  <w:num w:numId="15" w16cid:durableId="1750811680">
    <w:abstractNumId w:val="11"/>
  </w:num>
  <w:num w:numId="16" w16cid:durableId="20684118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0F5"/>
    <w:rsid w:val="00022747"/>
    <w:rsid w:val="00027E8A"/>
    <w:rsid w:val="00044CA1"/>
    <w:rsid w:val="000502D0"/>
    <w:rsid w:val="00051B48"/>
    <w:rsid w:val="0005287A"/>
    <w:rsid w:val="00074759"/>
    <w:rsid w:val="00080F78"/>
    <w:rsid w:val="000930B7"/>
    <w:rsid w:val="000A1250"/>
    <w:rsid w:val="000A55B9"/>
    <w:rsid w:val="000B0632"/>
    <w:rsid w:val="000B4E3C"/>
    <w:rsid w:val="000D3EC6"/>
    <w:rsid w:val="000D4CA5"/>
    <w:rsid w:val="000E4074"/>
    <w:rsid w:val="000F230E"/>
    <w:rsid w:val="000F2914"/>
    <w:rsid w:val="000F652A"/>
    <w:rsid w:val="00104B66"/>
    <w:rsid w:val="00106218"/>
    <w:rsid w:val="00120CA3"/>
    <w:rsid w:val="00126DF2"/>
    <w:rsid w:val="00134DD9"/>
    <w:rsid w:val="001500E4"/>
    <w:rsid w:val="00150187"/>
    <w:rsid w:val="00182C78"/>
    <w:rsid w:val="00182E37"/>
    <w:rsid w:val="00191DD5"/>
    <w:rsid w:val="00193D6B"/>
    <w:rsid w:val="001A3C87"/>
    <w:rsid w:val="001B07FC"/>
    <w:rsid w:val="001B46E1"/>
    <w:rsid w:val="001B7DC2"/>
    <w:rsid w:val="001D1D1E"/>
    <w:rsid w:val="001D4D71"/>
    <w:rsid w:val="001D754F"/>
    <w:rsid w:val="001E5888"/>
    <w:rsid w:val="00203DC6"/>
    <w:rsid w:val="0021375B"/>
    <w:rsid w:val="00215180"/>
    <w:rsid w:val="00215419"/>
    <w:rsid w:val="00231AC3"/>
    <w:rsid w:val="002355F1"/>
    <w:rsid w:val="002377B8"/>
    <w:rsid w:val="002477AA"/>
    <w:rsid w:val="002727D3"/>
    <w:rsid w:val="00276219"/>
    <w:rsid w:val="002A3295"/>
    <w:rsid w:val="002B5249"/>
    <w:rsid w:val="002B738F"/>
    <w:rsid w:val="002C55A6"/>
    <w:rsid w:val="002E3818"/>
    <w:rsid w:val="002E5120"/>
    <w:rsid w:val="002E514E"/>
    <w:rsid w:val="002F4BE8"/>
    <w:rsid w:val="0034620A"/>
    <w:rsid w:val="00350104"/>
    <w:rsid w:val="0035140F"/>
    <w:rsid w:val="00361642"/>
    <w:rsid w:val="003A10A1"/>
    <w:rsid w:val="003C0472"/>
    <w:rsid w:val="003C304C"/>
    <w:rsid w:val="003C4A63"/>
    <w:rsid w:val="003D3D5D"/>
    <w:rsid w:val="003D4C67"/>
    <w:rsid w:val="00406CF3"/>
    <w:rsid w:val="00415A0A"/>
    <w:rsid w:val="004352AC"/>
    <w:rsid w:val="004364EB"/>
    <w:rsid w:val="00436C4D"/>
    <w:rsid w:val="00451299"/>
    <w:rsid w:val="00455415"/>
    <w:rsid w:val="00471B32"/>
    <w:rsid w:val="004755BB"/>
    <w:rsid w:val="004A2FE1"/>
    <w:rsid w:val="004B3305"/>
    <w:rsid w:val="004B7813"/>
    <w:rsid w:val="004F2A11"/>
    <w:rsid w:val="005106F4"/>
    <w:rsid w:val="005151F4"/>
    <w:rsid w:val="00527519"/>
    <w:rsid w:val="005703BB"/>
    <w:rsid w:val="00571800"/>
    <w:rsid w:val="005A7263"/>
    <w:rsid w:val="005A7B97"/>
    <w:rsid w:val="005C713D"/>
    <w:rsid w:val="005D2444"/>
    <w:rsid w:val="005E4390"/>
    <w:rsid w:val="00625120"/>
    <w:rsid w:val="00634543"/>
    <w:rsid w:val="0065740E"/>
    <w:rsid w:val="00667366"/>
    <w:rsid w:val="00677AED"/>
    <w:rsid w:val="00696BA8"/>
    <w:rsid w:val="006B395B"/>
    <w:rsid w:val="006C50AC"/>
    <w:rsid w:val="006C5CCD"/>
    <w:rsid w:val="006D4B65"/>
    <w:rsid w:val="006E5A73"/>
    <w:rsid w:val="0073477F"/>
    <w:rsid w:val="0076735C"/>
    <w:rsid w:val="007717ED"/>
    <w:rsid w:val="00777D2F"/>
    <w:rsid w:val="00780BEF"/>
    <w:rsid w:val="007827CC"/>
    <w:rsid w:val="00786659"/>
    <w:rsid w:val="007D0851"/>
    <w:rsid w:val="007D2715"/>
    <w:rsid w:val="007E1EBD"/>
    <w:rsid w:val="007F1AF3"/>
    <w:rsid w:val="007F38D1"/>
    <w:rsid w:val="00805616"/>
    <w:rsid w:val="00806AC7"/>
    <w:rsid w:val="00824A21"/>
    <w:rsid w:val="00835498"/>
    <w:rsid w:val="00844E3B"/>
    <w:rsid w:val="00844EFE"/>
    <w:rsid w:val="00877701"/>
    <w:rsid w:val="008A08FF"/>
    <w:rsid w:val="008A4A0D"/>
    <w:rsid w:val="008A5D1E"/>
    <w:rsid w:val="008B109C"/>
    <w:rsid w:val="008C70F7"/>
    <w:rsid w:val="008D40E1"/>
    <w:rsid w:val="008E20F5"/>
    <w:rsid w:val="0092605A"/>
    <w:rsid w:val="00930942"/>
    <w:rsid w:val="009563A2"/>
    <w:rsid w:val="0095750B"/>
    <w:rsid w:val="00957914"/>
    <w:rsid w:val="009657D1"/>
    <w:rsid w:val="009A57A0"/>
    <w:rsid w:val="00A12545"/>
    <w:rsid w:val="00A21C7E"/>
    <w:rsid w:val="00A26C1F"/>
    <w:rsid w:val="00A75E9C"/>
    <w:rsid w:val="00A8441A"/>
    <w:rsid w:val="00A9063A"/>
    <w:rsid w:val="00AB187C"/>
    <w:rsid w:val="00AD2C26"/>
    <w:rsid w:val="00AD736F"/>
    <w:rsid w:val="00B02E65"/>
    <w:rsid w:val="00B04FBE"/>
    <w:rsid w:val="00B2192A"/>
    <w:rsid w:val="00B27727"/>
    <w:rsid w:val="00B33DFA"/>
    <w:rsid w:val="00B34641"/>
    <w:rsid w:val="00B6644A"/>
    <w:rsid w:val="00B8586A"/>
    <w:rsid w:val="00BA640E"/>
    <w:rsid w:val="00BE2403"/>
    <w:rsid w:val="00BE46F3"/>
    <w:rsid w:val="00BF08B3"/>
    <w:rsid w:val="00BF41F5"/>
    <w:rsid w:val="00C1265F"/>
    <w:rsid w:val="00C234EA"/>
    <w:rsid w:val="00C30934"/>
    <w:rsid w:val="00C42D5A"/>
    <w:rsid w:val="00C6751F"/>
    <w:rsid w:val="00C74984"/>
    <w:rsid w:val="00CC591C"/>
    <w:rsid w:val="00CC5D9F"/>
    <w:rsid w:val="00CE687E"/>
    <w:rsid w:val="00CF6B57"/>
    <w:rsid w:val="00CF77BC"/>
    <w:rsid w:val="00D0458F"/>
    <w:rsid w:val="00D06B16"/>
    <w:rsid w:val="00D36590"/>
    <w:rsid w:val="00D365B2"/>
    <w:rsid w:val="00D4500F"/>
    <w:rsid w:val="00D601A7"/>
    <w:rsid w:val="00D6140C"/>
    <w:rsid w:val="00D6418A"/>
    <w:rsid w:val="00D66647"/>
    <w:rsid w:val="00D73F05"/>
    <w:rsid w:val="00D95D75"/>
    <w:rsid w:val="00DA6D75"/>
    <w:rsid w:val="00DB462A"/>
    <w:rsid w:val="00DC20F0"/>
    <w:rsid w:val="00DC5CD8"/>
    <w:rsid w:val="00DD14E0"/>
    <w:rsid w:val="00DD18AC"/>
    <w:rsid w:val="00DE243D"/>
    <w:rsid w:val="00DE42F9"/>
    <w:rsid w:val="00DE5947"/>
    <w:rsid w:val="00DE793B"/>
    <w:rsid w:val="00DF024F"/>
    <w:rsid w:val="00E04B2A"/>
    <w:rsid w:val="00E11142"/>
    <w:rsid w:val="00E140EC"/>
    <w:rsid w:val="00E2090F"/>
    <w:rsid w:val="00E36D67"/>
    <w:rsid w:val="00E56EBE"/>
    <w:rsid w:val="00E770AE"/>
    <w:rsid w:val="00E81980"/>
    <w:rsid w:val="00E94EE8"/>
    <w:rsid w:val="00ED25BF"/>
    <w:rsid w:val="00ED4CB6"/>
    <w:rsid w:val="00EE0403"/>
    <w:rsid w:val="00EE0B71"/>
    <w:rsid w:val="00EE1EB6"/>
    <w:rsid w:val="00EF1FA5"/>
    <w:rsid w:val="00F152B0"/>
    <w:rsid w:val="00F3075F"/>
    <w:rsid w:val="00F31375"/>
    <w:rsid w:val="00F742BC"/>
    <w:rsid w:val="00F92D6D"/>
    <w:rsid w:val="00F94AFD"/>
    <w:rsid w:val="00F97F42"/>
    <w:rsid w:val="00FD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9451CF"/>
  <w15:docId w15:val="{3E697AFC-CC72-4665-8EEE-83DD9EBE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semiHidden/>
    <w:pPr>
      <w:spacing w:before="100" w:beforeAutospacing="1" w:after="100" w:afterAutospacing="1"/>
    </w:pPr>
    <w:rPr>
      <w:sz w:val="24"/>
      <w:szCs w:val="24"/>
    </w:rPr>
  </w:style>
  <w:style w:type="character" w:customStyle="1" w:styleId="xlabel">
    <w:name w:val="xlabel"/>
    <w:basedOn w:val="Absatz-Standardschriftart"/>
  </w:style>
  <w:style w:type="paragraph" w:styleId="Beschriftung">
    <w:name w:val="caption"/>
    <w:basedOn w:val="Standard"/>
    <w:next w:val="Standard"/>
    <w:qFormat/>
    <w:pPr>
      <w:framePr w:w="3969" w:h="2160" w:hSpace="181" w:wrap="notBeside" w:vAnchor="page" w:hAnchor="page" w:x="1407" w:y="3233" w:anchorLock="1"/>
      <w:spacing w:line="312" w:lineRule="auto"/>
    </w:pPr>
    <w:rPr>
      <w:rFonts w:ascii="Arial" w:hAnsi="Arial" w:cs="Arial"/>
      <w:bCs/>
      <w:sz w:val="24"/>
      <w:szCs w:val="22"/>
    </w:rPr>
  </w:style>
  <w:style w:type="paragraph" w:styleId="Dokumentstruktur">
    <w:name w:val="Document Map"/>
    <w:basedOn w:val="Standard"/>
    <w:semiHidden/>
    <w:rsid w:val="003A10A1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rsid w:val="006B395B"/>
    <w:pPr>
      <w:jc w:val="both"/>
    </w:pPr>
    <w:rPr>
      <w:rFonts w:ascii="Verdana Ref" w:hAnsi="Verdana Ref"/>
    </w:rPr>
  </w:style>
  <w:style w:type="table" w:styleId="Tabellenraster">
    <w:name w:val="Table Grid"/>
    <w:basedOn w:val="NormaleTabelle"/>
    <w:rsid w:val="00203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DC20F0"/>
    <w:rPr>
      <w:lang w:val="de-DE" w:eastAsia="de-DE" w:bidi="ar-SA"/>
    </w:rPr>
  </w:style>
  <w:style w:type="paragraph" w:styleId="Sprechblasentext">
    <w:name w:val="Balloon Text"/>
    <w:basedOn w:val="Standard"/>
    <w:semiHidden/>
    <w:rsid w:val="00150187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E36D67"/>
  </w:style>
  <w:style w:type="paragraph" w:customStyle="1" w:styleId="aufzhlungpunkt">
    <w:name w:val="aufzhlungpunkt"/>
    <w:basedOn w:val="Standard"/>
    <w:rsid w:val="005E4390"/>
    <w:pPr>
      <w:spacing w:before="100" w:beforeAutospacing="1" w:after="100" w:afterAutospacing="1"/>
    </w:pPr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D4C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DIN5008%20TS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27DD4A-8CBF-4FD5-A322-66248846F070}"/>
</file>

<file path=customXml/itemProps2.xml><?xml version="1.0" encoding="utf-8"?>
<ds:datastoreItem xmlns:ds="http://schemas.openxmlformats.org/officeDocument/2006/customXml" ds:itemID="{85C1576C-2C22-432B-B6AB-49BD06314A46}"/>
</file>

<file path=customXml/itemProps3.xml><?xml version="1.0" encoding="utf-8"?>
<ds:datastoreItem xmlns:ds="http://schemas.openxmlformats.org/officeDocument/2006/customXml" ds:itemID="{FE48A712-6536-4125-9098-394EF93B80A4}"/>
</file>

<file path=docProps/app.xml><?xml version="1.0" encoding="utf-8"?>
<Properties xmlns="http://schemas.openxmlformats.org/officeDocument/2006/extended-properties" xmlns:vt="http://schemas.openxmlformats.org/officeDocument/2006/docPropsVTypes">
  <Template>DIN5008 TSG.dot</Template>
  <TotalTime>0</TotalTime>
  <Pages>1</Pages>
  <Words>20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TSG Bruchsal</vt:lpstr>
    </vt:vector>
  </TitlesOfParts>
  <Company>COMPANYNAME</Company>
  <LinksUpToDate>false</LinksUpToDate>
  <CharactersWithSpaces>168</CharactersWithSpaces>
  <SharedDoc>false</SharedDoc>
  <HLinks>
    <vt:vector size="6" baseType="variant">
      <vt:variant>
        <vt:i4>3604603</vt:i4>
      </vt:variant>
      <vt:variant>
        <vt:i4>0</vt:i4>
      </vt:variant>
      <vt:variant>
        <vt:i4>0</vt:i4>
      </vt:variant>
      <vt:variant>
        <vt:i4>5</vt:i4>
      </vt:variant>
      <vt:variant>
        <vt:lpwstr>http://www.basket-bruchsal.de/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Bruchsal</dc:title>
  <dc:creator>Delle</dc:creator>
  <cp:lastModifiedBy>Detlef Windgasse</cp:lastModifiedBy>
  <cp:revision>6</cp:revision>
  <cp:lastPrinted>2025-12-19T15:06:00Z</cp:lastPrinted>
  <dcterms:created xsi:type="dcterms:W3CDTF">2022-04-10T13:18:00Z</dcterms:created>
  <dcterms:modified xsi:type="dcterms:W3CDTF">2025-12-29T11:02:00Z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